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7E12A" w14:textId="160543FD" w:rsidR="00BA00AB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HERVEY</w:t>
      </w:r>
      <w:r>
        <w:rPr>
          <w:rFonts w:cs="Times New Roman"/>
          <w:szCs w:val="24"/>
        </w:rPr>
        <w:t xml:space="preserve">     (1434 – 1477)</w:t>
      </w:r>
    </w:p>
    <w:p w14:paraId="2CF76283" w14:textId="77777777" w:rsidR="00392B0E" w:rsidRDefault="00392B0E" w:rsidP="009139A6">
      <w:pPr>
        <w:pStyle w:val="NoSpacing"/>
        <w:rPr>
          <w:rFonts w:cs="Times New Roman"/>
          <w:szCs w:val="24"/>
        </w:rPr>
      </w:pPr>
    </w:p>
    <w:p w14:paraId="56C4FA03" w14:textId="77777777" w:rsidR="00392B0E" w:rsidRDefault="00392B0E" w:rsidP="009139A6">
      <w:pPr>
        <w:pStyle w:val="NoSpacing"/>
        <w:rPr>
          <w:rFonts w:cs="Times New Roman"/>
          <w:szCs w:val="24"/>
        </w:rPr>
      </w:pPr>
    </w:p>
    <w:p w14:paraId="7E1104E7" w14:textId="0C3CB60D" w:rsid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Hervey(q.v.).</w:t>
      </w:r>
    </w:p>
    <w:p w14:paraId="54F3E01C" w14:textId="204B248B" w:rsid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Irleand, Find A Grave Index, 1300’s – current)</w:t>
      </w:r>
    </w:p>
    <w:p w14:paraId="2641947A" w14:textId="23D0EFAB" w:rsid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1 Jane Drury(q.v.).   (ibid.)</w:t>
      </w:r>
    </w:p>
    <w:p w14:paraId="59F1A0F7" w14:textId="2D091412" w:rsid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William(q.v.), Margaret(q.v.).   (ibid.)</w:t>
      </w:r>
    </w:p>
    <w:p w14:paraId="37462F40" w14:textId="77777777" w:rsidR="00392B0E" w:rsidRDefault="00392B0E" w:rsidP="009139A6">
      <w:pPr>
        <w:pStyle w:val="NoSpacing"/>
        <w:rPr>
          <w:rFonts w:cs="Times New Roman"/>
          <w:szCs w:val="24"/>
        </w:rPr>
      </w:pPr>
    </w:p>
    <w:p w14:paraId="0FCB0C85" w14:textId="77777777" w:rsidR="00392B0E" w:rsidRDefault="00392B0E" w:rsidP="009139A6">
      <w:pPr>
        <w:pStyle w:val="NoSpacing"/>
        <w:rPr>
          <w:rFonts w:cs="Times New Roman"/>
          <w:szCs w:val="24"/>
        </w:rPr>
      </w:pPr>
    </w:p>
    <w:p w14:paraId="12A9AA19" w14:textId="022D1300" w:rsid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was born in Thurleigh, Bedfordshire.   (ibid.)</w:t>
      </w:r>
    </w:p>
    <w:p w14:paraId="7BE6DE69" w14:textId="5FC2845D" w:rsid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>He died in Ickworth, Suffolk.   (ibid.)</w:t>
      </w:r>
    </w:p>
    <w:p w14:paraId="371F7B10" w14:textId="77777777" w:rsidR="00392B0E" w:rsidRDefault="00392B0E" w:rsidP="009139A6">
      <w:pPr>
        <w:pStyle w:val="NoSpacing"/>
        <w:rPr>
          <w:rFonts w:cs="Times New Roman"/>
          <w:szCs w:val="24"/>
        </w:rPr>
      </w:pPr>
    </w:p>
    <w:p w14:paraId="7B544813" w14:textId="77777777" w:rsidR="00392B0E" w:rsidRDefault="00392B0E" w:rsidP="009139A6">
      <w:pPr>
        <w:pStyle w:val="NoSpacing"/>
        <w:rPr>
          <w:rFonts w:cs="Times New Roman"/>
          <w:szCs w:val="24"/>
        </w:rPr>
      </w:pPr>
    </w:p>
    <w:p w14:paraId="0CB704AA" w14:textId="0FBF9C44" w:rsidR="00392B0E" w:rsidRPr="00392B0E" w:rsidRDefault="00392B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October 2023</w:t>
      </w:r>
    </w:p>
    <w:sectPr w:rsidR="00392B0E" w:rsidRPr="00392B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5DF2E" w14:textId="77777777" w:rsidR="00392B0E" w:rsidRDefault="00392B0E" w:rsidP="009139A6">
      <w:r>
        <w:separator/>
      </w:r>
    </w:p>
  </w:endnote>
  <w:endnote w:type="continuationSeparator" w:id="0">
    <w:p w14:paraId="6F7D946F" w14:textId="77777777" w:rsidR="00392B0E" w:rsidRDefault="00392B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46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E4A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490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5D655" w14:textId="77777777" w:rsidR="00392B0E" w:rsidRDefault="00392B0E" w:rsidP="009139A6">
      <w:r>
        <w:separator/>
      </w:r>
    </w:p>
  </w:footnote>
  <w:footnote w:type="continuationSeparator" w:id="0">
    <w:p w14:paraId="38F796AB" w14:textId="77777777" w:rsidR="00392B0E" w:rsidRDefault="00392B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1F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96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EA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B0E"/>
    <w:rsid w:val="000666E0"/>
    <w:rsid w:val="002510B7"/>
    <w:rsid w:val="00392B0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787E1"/>
  <w15:chartTrackingRefBased/>
  <w15:docId w15:val="{231C2C49-E55F-49DA-B3C3-4548E814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2023-10-18T19:26:00Z</dcterms:created>
  <dcterms:modified xsi:type="dcterms:W3CDTF">2023-10-18T19:31:00Z</dcterms:modified>
</cp:coreProperties>
</file>